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25C1E" w14:textId="77777777" w:rsidR="008A0C60" w:rsidRDefault="008A0C60" w:rsidP="008A0C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5274B60D" w14:textId="77777777" w:rsidR="008A0C60" w:rsidRDefault="008A0C60" w:rsidP="008A0C60">
      <w:pPr>
        <w:rPr>
          <w:rFonts w:ascii="Times New Roman" w:hAnsi="Times New Roman" w:cs="Times New Roman"/>
          <w:sz w:val="24"/>
          <w:szCs w:val="24"/>
        </w:rPr>
      </w:pPr>
    </w:p>
    <w:p w14:paraId="6278F1AE" w14:textId="77777777" w:rsidR="008A0C60" w:rsidRDefault="008A0C60" w:rsidP="008A0C60">
      <w:pPr>
        <w:rPr>
          <w:rFonts w:ascii="Times New Roman" w:hAnsi="Times New Roman" w:cs="Times New Roman"/>
          <w:sz w:val="24"/>
          <w:szCs w:val="24"/>
        </w:rPr>
      </w:pPr>
    </w:p>
    <w:p w14:paraId="54DC7BB3" w14:textId="77777777" w:rsidR="008A0C60" w:rsidRDefault="008A0C60" w:rsidP="008A0C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Sheriff of Essex and Hertfordshire.  </w:t>
      </w:r>
    </w:p>
    <w:p w14:paraId="2982538D" w14:textId="77777777" w:rsidR="008A0C60" w:rsidRDefault="008A0C60" w:rsidP="008A0C60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p.204)</w:t>
      </w:r>
    </w:p>
    <w:p w14:paraId="07CC13AE" w14:textId="77777777" w:rsidR="008A0C60" w:rsidRDefault="008A0C60" w:rsidP="008A0C60">
      <w:pPr>
        <w:rPr>
          <w:rFonts w:ascii="Times New Roman" w:hAnsi="Times New Roman" w:cs="Times New Roman"/>
          <w:sz w:val="24"/>
          <w:szCs w:val="24"/>
        </w:rPr>
      </w:pPr>
    </w:p>
    <w:p w14:paraId="3B1BAA51" w14:textId="77777777" w:rsidR="008A0C60" w:rsidRDefault="008A0C60" w:rsidP="008A0C60">
      <w:pPr>
        <w:rPr>
          <w:rFonts w:ascii="Times New Roman" w:hAnsi="Times New Roman" w:cs="Times New Roman"/>
          <w:sz w:val="24"/>
          <w:szCs w:val="24"/>
        </w:rPr>
      </w:pPr>
    </w:p>
    <w:p w14:paraId="2F61B06E" w14:textId="77777777" w:rsidR="008A0C60" w:rsidRDefault="008A0C60" w:rsidP="008A0C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2021</w:t>
      </w:r>
    </w:p>
    <w:p w14:paraId="6519FD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0EDD7" w14:textId="77777777" w:rsidR="008A0C60" w:rsidRDefault="008A0C60" w:rsidP="009139A6">
      <w:r>
        <w:separator/>
      </w:r>
    </w:p>
  </w:endnote>
  <w:endnote w:type="continuationSeparator" w:id="0">
    <w:p w14:paraId="3BE91572" w14:textId="77777777" w:rsidR="008A0C60" w:rsidRDefault="008A0C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4A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882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AF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1DDEB" w14:textId="77777777" w:rsidR="008A0C60" w:rsidRDefault="008A0C60" w:rsidP="009139A6">
      <w:r>
        <w:separator/>
      </w:r>
    </w:p>
  </w:footnote>
  <w:footnote w:type="continuationSeparator" w:id="0">
    <w:p w14:paraId="38351BCF" w14:textId="77777777" w:rsidR="008A0C60" w:rsidRDefault="008A0C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F4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FF6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3D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C60"/>
    <w:rsid w:val="000666E0"/>
    <w:rsid w:val="002510B7"/>
    <w:rsid w:val="005C130B"/>
    <w:rsid w:val="00826F5C"/>
    <w:rsid w:val="008A0C6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312A1"/>
  <w15:chartTrackingRefBased/>
  <w15:docId w15:val="{3247631A-5FFD-4496-BCAE-E46908977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C6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2021-08-01T19:22:00Z</dcterms:created>
  <dcterms:modified xsi:type="dcterms:W3CDTF">2021-08-01T19:22:00Z</dcterms:modified>
</cp:coreProperties>
</file>